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38A9E46E" w:rsidR="000D2F1B" w:rsidRPr="008F6547" w:rsidRDefault="00395B4F" w:rsidP="00940F19">
            <w:r w:rsidRPr="00754110">
              <w:t xml:space="preserve">HWK </w:t>
            </w:r>
            <w:r w:rsidR="00F739A5">
              <w:t>47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07E9720B" w:rsidR="000D2F1B" w:rsidRPr="008F6547" w:rsidRDefault="004C2C64" w:rsidP="00940F19">
            <w:r>
              <w:rPr>
                <w:rFonts w:cs="Arial"/>
              </w:rPr>
              <w:t xml:space="preserve">Elektrotechnik WB 2025 Digitalisierung: </w:t>
            </w:r>
            <w:r w:rsidR="00F739A5">
              <w:rPr>
                <w:rFonts w:cs="Arial"/>
              </w:rPr>
              <w:t xml:space="preserve">Netzwerkprüfgerät, </w:t>
            </w:r>
            <w:r w:rsidR="00F739A5" w:rsidRPr="00C240E7">
              <w:rPr>
                <w:rFonts w:cs="Arial"/>
              </w:rPr>
              <w:t>Glasfasertransceiver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BB3FBB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A52D9" w14:textId="77777777" w:rsidR="00BB3FBB" w:rsidRDefault="00BB3FBB">
      <w:r>
        <w:separator/>
      </w:r>
    </w:p>
    <w:p w14:paraId="19591006" w14:textId="77777777" w:rsidR="00BB3FBB" w:rsidRDefault="00BB3FBB"/>
    <w:p w14:paraId="08C86AB5" w14:textId="77777777" w:rsidR="00BB3FBB" w:rsidRDefault="00BB3FBB"/>
  </w:endnote>
  <w:endnote w:type="continuationSeparator" w:id="0">
    <w:p w14:paraId="55625440" w14:textId="77777777" w:rsidR="00BB3FBB" w:rsidRDefault="00BB3FBB">
      <w:r>
        <w:continuationSeparator/>
      </w:r>
    </w:p>
    <w:p w14:paraId="3846EEB9" w14:textId="77777777" w:rsidR="00BB3FBB" w:rsidRDefault="00BB3FBB"/>
    <w:p w14:paraId="1440F006" w14:textId="77777777" w:rsidR="00BB3FBB" w:rsidRDefault="00BB3F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D800A" w14:textId="77777777" w:rsidR="00BB3FBB" w:rsidRDefault="00BB3FBB" w:rsidP="00026D23">
      <w:r>
        <w:separator/>
      </w:r>
    </w:p>
  </w:footnote>
  <w:footnote w:type="continuationSeparator" w:id="0">
    <w:p w14:paraId="468FE270" w14:textId="77777777" w:rsidR="00BB3FBB" w:rsidRDefault="00BB3FBB">
      <w:r>
        <w:continuationSeparator/>
      </w:r>
    </w:p>
    <w:p w14:paraId="18EEBCC1" w14:textId="77777777" w:rsidR="00BB3FBB" w:rsidRDefault="00BB3FBB"/>
    <w:p w14:paraId="19CBF854" w14:textId="77777777" w:rsidR="00BB3FBB" w:rsidRDefault="00BB3FBB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Onx6wQYWjRM68F+Xzik8rhz23RjF8ZlyN7QAm7ZxXuh9IijdVmgf8GmeGnYkpze5+5WS13nkpt4dk4dtaX2ng==" w:salt="t2RsGjDtwsZaSRaevptwvg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B3FBB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64303"/>
    <w:rsid w:val="00F71560"/>
    <w:rsid w:val="00F739A5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30C7"/>
    <w:rsid w:val="002E79A0"/>
    <w:rsid w:val="003962FF"/>
    <w:rsid w:val="00436F40"/>
    <w:rsid w:val="00575196"/>
    <w:rsid w:val="006461ED"/>
    <w:rsid w:val="0072559B"/>
    <w:rsid w:val="00853F00"/>
    <w:rsid w:val="008C70F0"/>
    <w:rsid w:val="009C5A8B"/>
    <w:rsid w:val="00A72E8B"/>
    <w:rsid w:val="00A754B6"/>
    <w:rsid w:val="00C81F91"/>
    <w:rsid w:val="00F63FC5"/>
    <w:rsid w:val="00F64303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559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2026-07-07T12:26:00Z</dcterms:created>
  <dcterms:modified xsi:type="dcterms:W3CDTF">2026-07-07T12:26:00Z</dcterms:modified>
</cp:coreProperties>
</file>